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《中华人民共和国国家标准地表水环境质量标准》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 中华人民共和国国家标准地表水环境质量标准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表 1 地表水环境质量标准基本项目标准值单位：mg/L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序号Ⅰ类Ⅱ类Ⅲ类Ⅳ类Ⅵ类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x基本要求基本要求所有水体不应有非自然原因导致的下述物质: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a、能形成令人感观不快的沉积物的物质；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b、令人感官不快的漂浮物，诸如碎片、浮渣、油类等；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c、产生令人厌恶的色、臭、味或浑浊度的物质；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d、对人类、动植物有毒、有害或带来不良生理反应的物质；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e、易滋生令人不快的水生生物的物质。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 水温（0C）人为造成的环境水温变化应限制在：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周平均最大温升≤1，周平均最大温降≤2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2PH6.5～8.56～9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 硫酸盐(以 SO4-2 计)≤250 以下 250250250250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4 氯化物(以 CL-计)≤250 以下 250250250250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 铁≤0.3 以下 0.30.50.51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6 锰≤0.1 以下 0.10.10.51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 铜≤0.01 以下 1.0(渔 0.01)1.0(渔 0.01)11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8 锌≤0.051.0(渔 0.1)1.0(渔 0.1)22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9 硝酸盐(以 N 计)≤10 以下 10202025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10 亚硝酸盐(以 N 计)≤0.060.10.1511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11 非离子氨≤0.020.020.020.20.2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12 凯氏氮≤0.50.5(渔 0.05)1(渔 0.05)23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13 总磷(以 P计)≤0.020.10.10.20.2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14 高锰酸盐指数≤2481015  15 溶解氧≥饱和率 90%6532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16 化学需氧量(CODcr)≤15 以下 15203040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17 生化需氧量(BOD5)≤3 以下 34610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18 氟化物(以 F 计)≤1.0 以下 111.51.5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19 硒≤0.01 以下 0.010.010.020.02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20 总砷≤0.050.050.050.10.1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21 总汞≤0.00010.00010.00010.0010.001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22 镉≤0.0010.0050.0050.0050.01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23 铬(六价)≤0.010.050.050.050.1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24 铅≤0.010.050.050.050.1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25 总氰化物≤0.0050.05(渔 0.005)0.2(渔 0.005)0.20.2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26 挥发酚≤0.0020.0020.0050.010.1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27 石油类≤0.050.050.050.51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28 阴离子表面活性剂≤0.2 以下 0.20.20.30.3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29 粪大肠菌群(个/L)≤20010002000500010000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30 氨氮≤0.50.50.511.5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31 硫化物≤0.050.10.20.51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表 2 湖泊水库特定项目标准值单位：mg/L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序号Ⅰ类Ⅱ类Ⅲ类Ⅳ类Ⅴ类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 总磷(以 P计)≤0.0020.010.0250.060.12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 总氮≤0.040.150.30.71.2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 叶绿素 a≤0.0010.0040.010.030.065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4 透明度(m)≥1542.51.50.5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表 3 地表水Ⅰ、Ⅱ、Ⅲ类水域有机化学物质特定项目标准值单位：mg/L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序号  项目标准值序号项目标准值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 苯并（a）芘 2.8×10-621 六氯苯 0.05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 甲基汞 1.0×10-622 多氯苯 8.0×10-6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3 三氯甲烷 0.06232,4—二氯苯酚 0.093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4 四氯化碳 0.003242,4,6—三氯苯酚 0.0012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5 三氯乙烯 0.00525 五氯酚 0.00028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6 四氯乙烯 0.00526 硝基苯 0.017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7 三溴甲烷 0.04272,4—二硝基甲苯 0.0003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8 二氯甲烷 0.00528 丙酸二丁酯 0.003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91,2—二氯乙烷 0.00529 丙烯腈 0.000058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101,1,2—三氯乙烷 0.00330 联苯胺 0.0002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111,1—二氯乙烷 0.00731 滴滴滴 0.001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12 氯乙烯 0.00232 六六六 0.005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13 六氯丁二烯 0.000633 林丹 0.000019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14 苯并（a）芘 0.00534 对硫磷 0.003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15 甲苯 0.135 甲基对硫磷 0.0005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16 乙苯 0.0136 马拉硫磷 0.005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17 二甲苯 0.537 乐果 0.0001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18 氯苯 0.0338 敌敌畏 0.0001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191,2—二氯苯 0.08539 敌百虫 0.0001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201,4—二氯苯 0.00540 阿特拉津 0.003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60E95"/>
    <w:rsid w:val="3C260E9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2018-06-05T08:19:00Z</dcterms:created>
  <dc:creator>lenovo</dc:creator>
  <cp:lastModifiedBy>lenovo</cp:lastModifiedBy>
  <dcterms:modified xsi:type="dcterms:W3CDTF">2018-06-05T08:20:33Z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